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5E455F" w14:textId="77777777" w:rsidR="00DA36E8" w:rsidRDefault="00DA36E8">
      <w:pPr>
        <w:sectPr w:rsidR="00DA36E8">
          <w:headerReference w:type="default" r:id="rId6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329845B3" w14:textId="32B5C65B" w:rsidR="009F307B" w:rsidRPr="004048C0" w:rsidRDefault="008C469B" w:rsidP="009F307B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D8347D" w:rsidRPr="00731209">
        <w:t>Megan Chalifoux</w:t>
      </w:r>
      <w:r w:rsidR="009F307B" w:rsidRPr="004048C0">
        <w:t>, Attorney</w:t>
      </w:r>
    </w:p>
    <w:p w14:paraId="16B6A4FE" w14:textId="77777777" w:rsidR="009F307B" w:rsidRPr="004048C0" w:rsidRDefault="009F307B" w:rsidP="009F307B">
      <w:pPr>
        <w:ind w:left="1440"/>
      </w:pPr>
      <w:r w:rsidRPr="004048C0">
        <w:t>Legal Division</w:t>
      </w:r>
    </w:p>
    <w:p w14:paraId="77E46A41" w14:textId="77777777" w:rsidR="008C469B" w:rsidRDefault="008C469B" w:rsidP="008C469B">
      <w:pPr>
        <w:tabs>
          <w:tab w:val="left" w:pos="1170"/>
        </w:tabs>
      </w:pPr>
      <w:r>
        <w:tab/>
      </w:r>
      <w:r>
        <w:tab/>
      </w:r>
    </w:p>
    <w:p w14:paraId="4556A56A" w14:textId="77777777" w:rsidR="00D8347D" w:rsidRPr="00731209" w:rsidRDefault="008C469B" w:rsidP="00D8347D">
      <w:r>
        <w:rPr>
          <w:b/>
        </w:rPr>
        <w:t>FROM:</w:t>
      </w:r>
      <w:r>
        <w:rPr>
          <w:b/>
        </w:rPr>
        <w:tab/>
      </w:r>
      <w:r w:rsidR="00D8347D">
        <w:t>Alicia Maloy</w:t>
      </w:r>
      <w:r w:rsidR="00D8347D" w:rsidRPr="00EA0B92">
        <w:t xml:space="preserve">, </w:t>
      </w:r>
      <w:r w:rsidR="00D8347D">
        <w:t>Senior Infrastructure Analyst</w:t>
      </w:r>
    </w:p>
    <w:p w14:paraId="10CD327B" w14:textId="28149F43" w:rsidR="009F307B" w:rsidRPr="00F82F6E" w:rsidRDefault="009F307B" w:rsidP="009F307B"/>
    <w:p w14:paraId="2B165DB2" w14:textId="77777777" w:rsidR="009F307B" w:rsidRPr="00F82F6E" w:rsidRDefault="009F307B" w:rsidP="009F307B">
      <w:pPr>
        <w:ind w:left="1440"/>
      </w:pPr>
      <w:r>
        <w:t>Infrastructure</w:t>
      </w:r>
      <w:r w:rsidRPr="00F82F6E">
        <w:t xml:space="preserve"> Division</w:t>
      </w:r>
    </w:p>
    <w:p w14:paraId="1415344F" w14:textId="6B105ADC" w:rsidR="008C469B" w:rsidRDefault="008C469B" w:rsidP="008C469B">
      <w:pPr>
        <w:tabs>
          <w:tab w:val="left" w:pos="1170"/>
        </w:tabs>
        <w:spacing w:before="240"/>
      </w:pPr>
      <w:r>
        <w:rPr>
          <w:b/>
        </w:rPr>
        <w:t>DATE:</w:t>
      </w:r>
      <w:r>
        <w:rPr>
          <w:b/>
        </w:rPr>
        <w:tab/>
      </w:r>
      <w:r>
        <w:rPr>
          <w:b/>
        </w:rPr>
        <w:tab/>
      </w:r>
      <w:r w:rsidR="00D8347D">
        <w:t>November 24, 2020</w:t>
      </w:r>
    </w:p>
    <w:p w14:paraId="0C84687C" w14:textId="77777777" w:rsidR="0028111B" w:rsidRDefault="0028111B" w:rsidP="008C469B">
      <w:pPr>
        <w:tabs>
          <w:tab w:val="left" w:pos="1170"/>
        </w:tabs>
        <w:spacing w:before="240"/>
      </w:pPr>
    </w:p>
    <w:p w14:paraId="4EA90FD9" w14:textId="6DFCBF1E" w:rsidR="008C469B" w:rsidRDefault="008C469B" w:rsidP="008C469B">
      <w:pPr>
        <w:ind w:left="1440" w:right="-450" w:hanging="1440"/>
        <w:rPr>
          <w:b/>
          <w:i/>
          <w:szCs w:val="24"/>
        </w:rPr>
      </w:pPr>
      <w:r>
        <w:rPr>
          <w:b/>
        </w:rPr>
        <w:t>RE:</w:t>
      </w:r>
      <w:r>
        <w:rPr>
          <w:b/>
        </w:rPr>
        <w:tab/>
      </w:r>
      <w:r w:rsidR="00D8347D" w:rsidRPr="002648DF">
        <w:rPr>
          <w:bCs/>
        </w:rPr>
        <w:t xml:space="preserve">Docket No. </w:t>
      </w:r>
      <w:r w:rsidR="00D8347D">
        <w:rPr>
          <w:bCs/>
        </w:rPr>
        <w:t>51355</w:t>
      </w:r>
      <w:r w:rsidR="00D8347D" w:rsidRPr="00CE60C0">
        <w:rPr>
          <w:color w:val="FF0000"/>
        </w:rPr>
        <w:t xml:space="preserve"> </w:t>
      </w:r>
      <w:r w:rsidR="00D8347D" w:rsidRPr="00CE60C0">
        <w:t xml:space="preserve">– </w:t>
      </w:r>
      <w:r w:rsidR="00D8347D">
        <w:rPr>
          <w:i/>
        </w:rPr>
        <w:t>Petition</w:t>
      </w:r>
      <w:r w:rsidR="00D8347D" w:rsidRPr="00CE60C0">
        <w:rPr>
          <w:i/>
        </w:rPr>
        <w:t xml:space="preserve"> of</w:t>
      </w:r>
      <w:r w:rsidR="00D8347D" w:rsidRPr="00CE60C0">
        <w:rPr>
          <w:i/>
          <w:iCs/>
        </w:rPr>
        <w:t xml:space="preserve"> </w:t>
      </w:r>
      <w:r w:rsidR="00D8347D">
        <w:rPr>
          <w:i/>
          <w:iCs/>
        </w:rPr>
        <w:t>LDG001, LLC</w:t>
      </w:r>
      <w:r w:rsidR="00D8347D" w:rsidRPr="00CE60C0">
        <w:rPr>
          <w:i/>
          <w:iCs/>
          <w:color w:val="FF0000"/>
        </w:rPr>
        <w:t xml:space="preserve"> </w:t>
      </w:r>
      <w:r w:rsidR="00D8347D" w:rsidRPr="00CE60C0">
        <w:rPr>
          <w:i/>
          <w:iCs/>
          <w:color w:val="000000" w:themeColor="text1"/>
        </w:rPr>
        <w:t xml:space="preserve">to </w:t>
      </w:r>
      <w:r w:rsidR="00D8347D" w:rsidRPr="00CE60C0">
        <w:rPr>
          <w:i/>
        </w:rPr>
        <w:t xml:space="preserve">Amend its Certificate of Convenience and Necessity in </w:t>
      </w:r>
      <w:r w:rsidR="00D8347D">
        <w:rPr>
          <w:i/>
          <w:iCs/>
        </w:rPr>
        <w:t>Johnson</w:t>
      </w:r>
      <w:r w:rsidR="00D8347D" w:rsidRPr="00CE60C0">
        <w:rPr>
          <w:i/>
        </w:rPr>
        <w:t xml:space="preserve"> County</w:t>
      </w:r>
      <w:r w:rsidR="00D8347D">
        <w:rPr>
          <w:i/>
        </w:rPr>
        <w:t xml:space="preserve"> by Expedited Release</w:t>
      </w:r>
    </w:p>
    <w:p w14:paraId="46D1D784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5654ED20" wp14:editId="1319C2D1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9C41A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7B45BB11" w14:textId="77777777" w:rsidR="009F307B" w:rsidRDefault="009F307B" w:rsidP="009F307B">
      <w:pPr>
        <w:rPr>
          <w:rFonts w:eastAsiaTheme="minorHAnsi"/>
        </w:rPr>
      </w:pPr>
    </w:p>
    <w:p w14:paraId="3D266C65" w14:textId="30A847F7" w:rsidR="009F307B" w:rsidRPr="003B7302" w:rsidRDefault="00D8347D" w:rsidP="009F307B">
      <w:pPr>
        <w:rPr>
          <w:rFonts w:eastAsiaTheme="minorHAnsi"/>
        </w:rPr>
      </w:pPr>
      <w:r w:rsidRPr="00CE60C0">
        <w:t xml:space="preserve">On </w:t>
      </w:r>
      <w:r>
        <w:t>September 22, 2020, LDG001, LLC (</w:t>
      </w:r>
      <w:r w:rsidR="009F307B" w:rsidRPr="003B7302">
        <w:rPr>
          <w:rFonts w:eastAsiaTheme="minorHAnsi"/>
        </w:rPr>
        <w:t xml:space="preserve">Petitioner) filed an application for expedited release from </w:t>
      </w:r>
      <w:r w:rsidR="0004391F">
        <w:rPr>
          <w:rFonts w:eastAsiaTheme="minorHAnsi"/>
        </w:rPr>
        <w:t>Mountain Peak Special Utility District</w:t>
      </w:r>
      <w:r w:rsidR="009F307B" w:rsidRPr="003B7302">
        <w:rPr>
          <w:rFonts w:eastAsiaTheme="minorHAnsi"/>
        </w:rPr>
        <w:t xml:space="preserve">'s </w:t>
      </w:r>
      <w:r w:rsidR="0004391F">
        <w:rPr>
          <w:rFonts w:eastAsiaTheme="minorHAnsi"/>
        </w:rPr>
        <w:t>(Mountain Peak)</w:t>
      </w:r>
      <w:r w:rsidR="009F307B" w:rsidRPr="003B7302">
        <w:rPr>
          <w:rFonts w:eastAsiaTheme="minorHAnsi"/>
        </w:rPr>
        <w:t xml:space="preserve"> </w:t>
      </w:r>
      <w:r w:rsidR="0004391F" w:rsidRPr="0004391F">
        <w:rPr>
          <w:rFonts w:eastAsiaTheme="minorHAnsi"/>
        </w:rPr>
        <w:t xml:space="preserve">water </w:t>
      </w:r>
      <w:r w:rsidR="009F307B">
        <w:rPr>
          <w:rFonts w:eastAsiaTheme="minorHAnsi"/>
        </w:rPr>
        <w:t>c</w:t>
      </w:r>
      <w:r w:rsidR="009F307B" w:rsidRPr="003B7302">
        <w:rPr>
          <w:rFonts w:eastAsiaTheme="minorHAnsi"/>
        </w:rPr>
        <w:t xml:space="preserve">ertificate of </w:t>
      </w:r>
      <w:r w:rsidR="009F307B">
        <w:rPr>
          <w:rFonts w:eastAsiaTheme="minorHAnsi"/>
        </w:rPr>
        <w:t>c</w:t>
      </w:r>
      <w:r w:rsidR="009F307B" w:rsidRPr="003B7302">
        <w:rPr>
          <w:rFonts w:eastAsiaTheme="minorHAnsi"/>
        </w:rPr>
        <w:t xml:space="preserve">onvenience and </w:t>
      </w:r>
      <w:r w:rsidR="009F307B">
        <w:rPr>
          <w:rFonts w:eastAsiaTheme="minorHAnsi"/>
        </w:rPr>
        <w:t>n</w:t>
      </w:r>
      <w:r w:rsidR="009F307B" w:rsidRPr="003B7302">
        <w:rPr>
          <w:rFonts w:eastAsiaTheme="minorHAnsi"/>
        </w:rPr>
        <w:t xml:space="preserve">ecessity (CCN) No. </w:t>
      </w:r>
      <w:r>
        <w:t>10908</w:t>
      </w:r>
      <w:r>
        <w:t xml:space="preserve"> </w:t>
      </w:r>
      <w:r w:rsidR="009F307B" w:rsidRPr="003B7302">
        <w:rPr>
          <w:rFonts w:eastAsiaTheme="minorHAnsi"/>
        </w:rPr>
        <w:t xml:space="preserve">in </w:t>
      </w:r>
      <w:r>
        <w:t>Johnson</w:t>
      </w:r>
      <w:r w:rsidRPr="00CE60C0">
        <w:t xml:space="preserve"> </w:t>
      </w:r>
      <w:r w:rsidR="009F307B" w:rsidRPr="003B7302">
        <w:rPr>
          <w:rFonts w:eastAsiaTheme="minorHAnsi"/>
        </w:rPr>
        <w:t>County, under Texas Water Code (TWC) § 13.254</w:t>
      </w:r>
      <w:r w:rsidR="009F307B">
        <w:rPr>
          <w:rFonts w:eastAsiaTheme="minorHAnsi"/>
        </w:rPr>
        <w:t>1(b)</w:t>
      </w:r>
      <w:r w:rsidR="009F307B" w:rsidRPr="003B7302">
        <w:rPr>
          <w:rFonts w:eastAsiaTheme="minorHAnsi"/>
        </w:rPr>
        <w:t xml:space="preserve"> and 16 Texas Ad</w:t>
      </w:r>
      <w:r w:rsidR="009F307B">
        <w:rPr>
          <w:rFonts w:eastAsiaTheme="minorHAnsi"/>
        </w:rPr>
        <w:t xml:space="preserve">ministrative Code (TAC) </w:t>
      </w:r>
      <w:r w:rsidR="009F307B" w:rsidRPr="002E2DBD">
        <w:rPr>
          <w:rFonts w:eastAsiaTheme="minorHAnsi"/>
        </w:rPr>
        <w:t>§ 24.245(</w:t>
      </w:r>
      <w:r w:rsidR="009F307B">
        <w:rPr>
          <w:rFonts w:eastAsiaTheme="minorHAnsi"/>
        </w:rPr>
        <w:t>h</w:t>
      </w:r>
      <w:r w:rsidR="009F307B" w:rsidRPr="002E2DBD">
        <w:rPr>
          <w:rFonts w:eastAsiaTheme="minorHAnsi"/>
        </w:rPr>
        <w:t>).</w:t>
      </w:r>
      <w:r w:rsidR="009F307B" w:rsidRPr="003B7302">
        <w:rPr>
          <w:rFonts w:eastAsiaTheme="minorHAnsi"/>
        </w:rPr>
        <w:t xml:space="preserve"> The Petitioner asserts that the land is at least 25 contiguous acres, is not receiving water service, and is located in </w:t>
      </w:r>
      <w:r>
        <w:t>Johnson</w:t>
      </w:r>
      <w:r w:rsidRPr="00CE60C0">
        <w:t xml:space="preserve"> </w:t>
      </w:r>
      <w:r w:rsidR="009F307B" w:rsidRPr="003B7302">
        <w:rPr>
          <w:rFonts w:eastAsiaTheme="minorHAnsi"/>
        </w:rPr>
        <w:t>County</w:t>
      </w:r>
      <w:r w:rsidR="009F307B">
        <w:rPr>
          <w:rFonts w:eastAsiaTheme="minorHAnsi"/>
        </w:rPr>
        <w:t>,</w:t>
      </w:r>
      <w:r w:rsidR="009F307B" w:rsidRPr="003B7302">
        <w:rPr>
          <w:rFonts w:eastAsiaTheme="minorHAnsi"/>
        </w:rPr>
        <w:t xml:space="preserve"> which is a qualifying county.   </w:t>
      </w:r>
      <w:r w:rsidR="0004391F">
        <w:rPr>
          <w:rFonts w:eastAsiaTheme="minorHAnsi"/>
        </w:rPr>
        <w:t>Mountain Peak requested to intervene.</w:t>
      </w:r>
    </w:p>
    <w:p w14:paraId="061923DB" w14:textId="77777777" w:rsidR="009F307B" w:rsidRPr="003B7302" w:rsidRDefault="009F307B" w:rsidP="009F307B">
      <w:pPr>
        <w:rPr>
          <w:strike/>
        </w:rPr>
      </w:pPr>
    </w:p>
    <w:p w14:paraId="0D812EC7" w14:textId="7318A4F6" w:rsidR="009F307B" w:rsidRPr="003B7302" w:rsidRDefault="009F307B" w:rsidP="009F307B">
      <w:r w:rsidRPr="003B7302">
        <w:t>The Petitioner submitted adequate maps delineating the requested</w:t>
      </w:r>
      <w:r w:rsidRPr="003B7302" w:rsidDel="00BE7365">
        <w:t xml:space="preserve"> </w:t>
      </w:r>
      <w:r w:rsidRPr="003B7302">
        <w:t>area for expedited release with enough detail to confi</w:t>
      </w:r>
      <w:r>
        <w:t>rm the accurate positioning of its</w:t>
      </w:r>
      <w:r w:rsidRPr="003B7302">
        <w:t xml:space="preserve"> digital data </w:t>
      </w:r>
      <w:r w:rsidR="0004391F">
        <w:t>under</w:t>
      </w:r>
      <w:r w:rsidRPr="003B7302">
        <w:t xml:space="preserve"> </w:t>
      </w:r>
      <w:r w:rsidRPr="003B7302">
        <w:rPr>
          <w:rFonts w:eastAsiaTheme="minorHAnsi"/>
        </w:rPr>
        <w:t xml:space="preserve">16 TAC </w:t>
      </w:r>
      <w:r w:rsidRPr="00C6613D">
        <w:rPr>
          <w:rFonts w:eastAsiaTheme="minorHAnsi"/>
        </w:rPr>
        <w:t>§ 24.245(</w:t>
      </w:r>
      <w:r>
        <w:rPr>
          <w:rFonts w:eastAsiaTheme="minorHAnsi"/>
        </w:rPr>
        <w:t>k</w:t>
      </w:r>
      <w:r w:rsidRPr="00C6613D">
        <w:rPr>
          <w:rFonts w:eastAsiaTheme="minorHAnsi"/>
        </w:rPr>
        <w:t>)</w:t>
      </w:r>
      <w:r w:rsidRPr="00C6613D">
        <w:t>.</w:t>
      </w:r>
      <w:r w:rsidRPr="003B7302">
        <w:t xml:space="preserve">  The map and digital data are sufficient for determining the locations of the requested release areas within </w:t>
      </w:r>
      <w:r w:rsidR="0004391F">
        <w:t>Mountain Peak</w:t>
      </w:r>
      <w:r w:rsidRPr="003B7302">
        <w:rPr>
          <w:rFonts w:eastAsiaTheme="minorHAnsi"/>
        </w:rPr>
        <w:t xml:space="preserve">’s </w:t>
      </w:r>
      <w:r w:rsidRPr="003B7302">
        <w:t xml:space="preserve">certificated area. Mapping </w:t>
      </w:r>
      <w:r w:rsidRPr="003B7302">
        <w:rPr>
          <w:rFonts w:eastAsiaTheme="minorHAnsi"/>
        </w:rPr>
        <w:t xml:space="preserve">Staff was able to confirm the acreage of the subject </w:t>
      </w:r>
      <w:r w:rsidR="0004391F" w:rsidRPr="003B7302">
        <w:rPr>
          <w:rFonts w:eastAsiaTheme="minorHAnsi"/>
        </w:rPr>
        <w:t>propert</w:t>
      </w:r>
      <w:r w:rsidR="0004391F">
        <w:rPr>
          <w:rFonts w:eastAsiaTheme="minorHAnsi"/>
        </w:rPr>
        <w:t>y</w:t>
      </w:r>
      <w:r w:rsidR="0004391F" w:rsidRPr="003B7302">
        <w:rPr>
          <w:rFonts w:eastAsiaTheme="minorHAnsi"/>
        </w:rPr>
        <w:t xml:space="preserve"> and</w:t>
      </w:r>
      <w:r w:rsidRPr="003B7302">
        <w:t xml:space="preserve"> </w:t>
      </w:r>
      <w:r w:rsidRPr="003B7302">
        <w:rPr>
          <w:rFonts w:eastAsiaTheme="minorHAnsi"/>
        </w:rPr>
        <w:t xml:space="preserve">determined that the requested areas are located within </w:t>
      </w:r>
      <w:r w:rsidR="0004391F">
        <w:rPr>
          <w:rFonts w:eastAsiaTheme="minorHAnsi"/>
        </w:rPr>
        <w:t>Mountain Peak</w:t>
      </w:r>
      <w:r>
        <w:t xml:space="preserve">’s </w:t>
      </w:r>
      <w:r w:rsidR="0004391F" w:rsidRPr="0004391F">
        <w:rPr>
          <w:rFonts w:eastAsiaTheme="minorHAnsi"/>
        </w:rPr>
        <w:t xml:space="preserve">water </w:t>
      </w:r>
      <w:r>
        <w:rPr>
          <w:rFonts w:eastAsiaTheme="minorHAnsi"/>
        </w:rPr>
        <w:t>CCN</w:t>
      </w:r>
      <w:r w:rsidRPr="003B7302">
        <w:rPr>
          <w:rFonts w:eastAsiaTheme="minorHAnsi"/>
        </w:rPr>
        <w:t xml:space="preserve">. </w:t>
      </w:r>
      <w:r w:rsidR="0004391F">
        <w:rPr>
          <w:rFonts w:eastAsiaTheme="minorHAnsi"/>
        </w:rPr>
        <w:t xml:space="preserve"> </w:t>
      </w:r>
      <w:r w:rsidRPr="003B7302">
        <w:rPr>
          <w:rFonts w:eastAsiaTheme="minorHAnsi"/>
        </w:rPr>
        <w:t>Furthermore, the Petitioner provided warranty d</w:t>
      </w:r>
      <w:r>
        <w:rPr>
          <w:rFonts w:eastAsiaTheme="minorHAnsi"/>
        </w:rPr>
        <w:t>eeds confirming the Petitioner’s</w:t>
      </w:r>
      <w:r w:rsidRPr="003B7302">
        <w:rPr>
          <w:rFonts w:eastAsiaTheme="minorHAnsi"/>
        </w:rPr>
        <w:t xml:space="preserve"> ownership of the tracts of land within </w:t>
      </w:r>
      <w:r w:rsidR="0004391F">
        <w:rPr>
          <w:rFonts w:eastAsiaTheme="minorHAnsi"/>
        </w:rPr>
        <w:t>Mountain Peak</w:t>
      </w:r>
      <w:r w:rsidRPr="003B7302">
        <w:rPr>
          <w:rFonts w:eastAsiaTheme="minorHAnsi"/>
        </w:rPr>
        <w:t xml:space="preserve">’s </w:t>
      </w:r>
      <w:r w:rsidRPr="003B7302">
        <w:t>certificated area</w:t>
      </w:r>
      <w:r w:rsidRPr="003B7302">
        <w:rPr>
          <w:rFonts w:eastAsiaTheme="minorHAnsi"/>
        </w:rPr>
        <w:t xml:space="preserve">.  In addition, the Petitioner submitted a sworn affidavit attesting that the property was not receiving water from the CCN holder. </w:t>
      </w:r>
      <w:r w:rsidR="0004391F">
        <w:rPr>
          <w:rFonts w:eastAsiaTheme="minorHAnsi"/>
        </w:rPr>
        <w:t xml:space="preserve"> </w:t>
      </w:r>
      <w:r w:rsidRPr="003B7302">
        <w:t xml:space="preserve">The area being requested for expedited release is approximately </w:t>
      </w:r>
      <w:bookmarkStart w:id="0" w:name="_Hlk51229322"/>
      <w:r w:rsidR="0004391F">
        <w:t>48</w:t>
      </w:r>
      <w:r w:rsidRPr="00E35F61">
        <w:t xml:space="preserve"> </w:t>
      </w:r>
      <w:bookmarkEnd w:id="0"/>
      <w:r w:rsidRPr="00E35F61">
        <w:t>acres</w:t>
      </w:r>
      <w:r w:rsidRPr="003B7302">
        <w:t>.</w:t>
      </w:r>
      <w:r w:rsidRPr="00125C7B">
        <w:rPr>
          <w:rFonts w:eastAsiaTheme="minorHAnsi"/>
        </w:rPr>
        <w:t xml:space="preserve"> </w:t>
      </w:r>
    </w:p>
    <w:p w14:paraId="3041FBE3" w14:textId="77777777" w:rsidR="009F307B" w:rsidRDefault="009F307B" w:rsidP="009F307B"/>
    <w:p w14:paraId="6E6908BB" w14:textId="7EFE79DF" w:rsidR="009F307B" w:rsidRDefault="009F307B" w:rsidP="009F307B">
      <w:r>
        <w:t xml:space="preserve">In accordance with TWC </w:t>
      </w:r>
      <w:r w:rsidRPr="000927EE">
        <w:rPr>
          <w:rFonts w:eastAsiaTheme="minorHAnsi"/>
        </w:rPr>
        <w:t>§ 13.254</w:t>
      </w:r>
      <w:r>
        <w:rPr>
          <w:rFonts w:eastAsiaTheme="minorHAnsi"/>
        </w:rPr>
        <w:t xml:space="preserve">1 </w:t>
      </w:r>
      <w:r w:rsidRPr="002D3A2D">
        <w:t>and 16 TAC</w:t>
      </w:r>
      <w:r>
        <w:t xml:space="preserve"> § 24.245(h)</w:t>
      </w:r>
      <w:r w:rsidRPr="002D3A2D">
        <w:t>, the Petitioner</w:t>
      </w:r>
      <w:r>
        <w:t>s</w:t>
      </w:r>
      <w:r w:rsidRPr="002D3A2D">
        <w:t xml:space="preserve"> ha</w:t>
      </w:r>
      <w:r>
        <w:t>ve</w:t>
      </w:r>
      <w:r w:rsidRPr="002D3A2D">
        <w:t xml:space="preserve"> met the Commission’s requirements to allow for the release</w:t>
      </w:r>
      <w:r>
        <w:t xml:space="preserve"> of the requested area from </w:t>
      </w:r>
      <w:r w:rsidR="0004391F">
        <w:t>Mountain Peak</w:t>
      </w:r>
      <w:r>
        <w:t xml:space="preserve">’s CCN No. </w:t>
      </w:r>
      <w:r w:rsidR="0004391F">
        <w:t>10908</w:t>
      </w:r>
      <w:r w:rsidRPr="002D3A2D">
        <w:t>.</w:t>
      </w:r>
      <w:r>
        <w:t xml:space="preserve"> </w:t>
      </w:r>
      <w:r w:rsidRPr="002D3A2D">
        <w:t xml:space="preserve">Therefore, </w:t>
      </w:r>
      <w:r>
        <w:t>I</w:t>
      </w:r>
      <w:r w:rsidRPr="002D3A2D">
        <w:t xml:space="preserve"> recommend approval of the petition.  Enclosed is a final map and certificate for Commission approval.</w:t>
      </w:r>
      <w:r>
        <w:t xml:space="preserve"> </w:t>
      </w:r>
    </w:p>
    <w:p w14:paraId="4E80E2E5" w14:textId="77777777" w:rsidR="009F307B" w:rsidRDefault="009F307B" w:rsidP="009F307B"/>
    <w:p w14:paraId="418D59DC" w14:textId="34FC6E1B" w:rsidR="009F307B" w:rsidRPr="003B7302" w:rsidRDefault="009F307B" w:rsidP="009F307B">
      <w:r>
        <w:rPr>
          <w:rFonts w:eastAsia="Calibri"/>
        </w:rPr>
        <w:t>Additionally, I</w:t>
      </w:r>
      <w:r w:rsidRPr="004048C0">
        <w:rPr>
          <w:rFonts w:eastAsia="Calibri"/>
        </w:rPr>
        <w:t xml:space="preserve"> recommend </w:t>
      </w:r>
      <w:r>
        <w:rPr>
          <w:rFonts w:eastAsia="Calibri"/>
        </w:rPr>
        <w:t>that a</w:t>
      </w:r>
      <w:r>
        <w:t xml:space="preserve"> final map and certificate be provided to the CCN holder. P</w:t>
      </w:r>
      <w:r w:rsidRPr="004048C0">
        <w:t>ursuant to TWC §§ 13.257 (r)-(</w:t>
      </w:r>
      <w:r>
        <w:t xml:space="preserve">s), I further recommend </w:t>
      </w:r>
      <w:r w:rsidRPr="004048C0">
        <w:rPr>
          <w:rFonts w:eastAsia="Calibri"/>
        </w:rPr>
        <w:t xml:space="preserve">that </w:t>
      </w:r>
      <w:r w:rsidR="0004391F">
        <w:rPr>
          <w:rFonts w:eastAsia="Calibri"/>
        </w:rPr>
        <w:t>Mountain Peak</w:t>
      </w:r>
      <w:r>
        <w:t xml:space="preserve"> file the following information in the </w:t>
      </w:r>
      <w:r w:rsidR="0004391F">
        <w:t>Johnson</w:t>
      </w:r>
      <w:bookmarkStart w:id="1" w:name="_GoBack"/>
      <w:bookmarkEnd w:id="1"/>
      <w:r w:rsidRPr="003B7302">
        <w:rPr>
          <w:rFonts w:eastAsiaTheme="minorHAnsi"/>
        </w:rPr>
        <w:t xml:space="preserve"> </w:t>
      </w:r>
      <w:r>
        <w:t xml:space="preserve">County Clerk’s office: (1) a </w:t>
      </w:r>
      <w:r w:rsidRPr="004048C0">
        <w:t>certified cop</w:t>
      </w:r>
      <w:r>
        <w:t>y</w:t>
      </w:r>
      <w:r w:rsidRPr="004048C0">
        <w:t xml:space="preserve"> of the </w:t>
      </w:r>
      <w:r>
        <w:t xml:space="preserve">CCN </w:t>
      </w:r>
      <w:r w:rsidRPr="004048C0">
        <w:t>map</w:t>
      </w:r>
      <w:r>
        <w:t xml:space="preserve">; (2) a </w:t>
      </w:r>
      <w:r>
        <w:lastRenderedPageBreak/>
        <w:t>certified copy of the amended certificate; and (3) a boundary description of the CCN service area.</w:t>
      </w:r>
    </w:p>
    <w:p w14:paraId="66BD31A0" w14:textId="77777777" w:rsidR="008C469B" w:rsidRDefault="008C469B" w:rsidP="008C469B">
      <w:pPr>
        <w:rPr>
          <w:strike/>
        </w:rPr>
      </w:pPr>
    </w:p>
    <w:p w14:paraId="0325A5C3" w14:textId="77777777" w:rsidR="00DA36E8" w:rsidRDefault="00DA36E8" w:rsidP="008C469B">
      <w:pPr>
        <w:tabs>
          <w:tab w:val="left" w:pos="1170"/>
        </w:tabs>
        <w:spacing w:after="120"/>
      </w:pPr>
    </w:p>
    <w:sectPr w:rsidR="00DA36E8" w:rsidSect="008262FF">
      <w:headerReference w:type="default" r:id="rId7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8167C8" w14:textId="77777777" w:rsidR="00D8347D" w:rsidRDefault="00D8347D">
      <w:r>
        <w:separator/>
      </w:r>
    </w:p>
  </w:endnote>
  <w:endnote w:type="continuationSeparator" w:id="0">
    <w:p w14:paraId="04493ED2" w14:textId="77777777" w:rsidR="00D8347D" w:rsidRDefault="00D834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C32347" w14:textId="77777777" w:rsidR="00D8347D" w:rsidRDefault="00D8347D">
      <w:r>
        <w:separator/>
      </w:r>
    </w:p>
  </w:footnote>
  <w:footnote w:type="continuationSeparator" w:id="0">
    <w:p w14:paraId="05E797F2" w14:textId="77777777" w:rsidR="00D8347D" w:rsidRDefault="00D834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E848FF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F45412B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3EE1E2FE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8FD81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47D"/>
    <w:rsid w:val="0004391F"/>
    <w:rsid w:val="00116570"/>
    <w:rsid w:val="00125C7B"/>
    <w:rsid w:val="0028111B"/>
    <w:rsid w:val="004249AC"/>
    <w:rsid w:val="007E4EE0"/>
    <w:rsid w:val="008262FF"/>
    <w:rsid w:val="008C469B"/>
    <w:rsid w:val="0091083F"/>
    <w:rsid w:val="009F307B"/>
    <w:rsid w:val="00A7691E"/>
    <w:rsid w:val="00B56DD2"/>
    <w:rsid w:val="00D8347D"/>
    <w:rsid w:val="00DA36E8"/>
    <w:rsid w:val="00EA5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25D07F"/>
  <w15:chartTrackingRefBased/>
  <w15:docId w15:val="{050A2D7C-27E5-431F-8A77-36291FAEB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semiHidden/>
    <w:rsid w:val="009F307B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9F307B"/>
    <w:rPr>
      <w:rFonts w:ascii="Comic Sans MS" w:hAnsi="Comic Sans MS"/>
    </w:rPr>
  </w:style>
  <w:style w:type="character" w:styleId="CommentReference">
    <w:name w:val="annotation reference"/>
    <w:basedOn w:val="DefaultParagraphFont"/>
    <w:semiHidden/>
    <w:rsid w:val="009F307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Water\CCN%20STM%20TOOLS\Current%20Approved%20Memos\SER%20Final%20Rec%20Memo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SER Final Rec Memo Template</Template>
  <TotalTime>9</TotalTime>
  <Pages>2</Pages>
  <Words>360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Maloy, Alicia</dc:creator>
  <cp:keywords/>
  <cp:lastModifiedBy>Maloy, Alicia</cp:lastModifiedBy>
  <cp:revision>2</cp:revision>
  <cp:lastPrinted>2014-10-31T15:06:00Z</cp:lastPrinted>
  <dcterms:created xsi:type="dcterms:W3CDTF">2020-10-30T14:46:00Z</dcterms:created>
  <dcterms:modified xsi:type="dcterms:W3CDTF">2020-10-30T14:56:00Z</dcterms:modified>
</cp:coreProperties>
</file>